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3FBD2" w14:textId="77777777" w:rsidR="00201B6E" w:rsidRDefault="00201B6E" w:rsidP="00201B6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BATELL</w:t>
      </w:r>
      <w:r>
        <w:rPr>
          <w:rFonts w:cs="Times New Roman"/>
          <w:szCs w:val="24"/>
        </w:rPr>
        <w:t xml:space="preserve">        (fl.1483)</w:t>
      </w:r>
    </w:p>
    <w:p w14:paraId="1A107B36" w14:textId="77777777" w:rsidR="00201B6E" w:rsidRDefault="00201B6E" w:rsidP="00201B6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Stratford </w:t>
      </w:r>
      <w:proofErr w:type="spellStart"/>
      <w:r>
        <w:rPr>
          <w:rFonts w:cs="Times New Roman"/>
          <w:szCs w:val="24"/>
        </w:rPr>
        <w:t>Langthorn</w:t>
      </w:r>
      <w:proofErr w:type="spellEnd"/>
      <w:r>
        <w:rPr>
          <w:rFonts w:cs="Times New Roman"/>
          <w:szCs w:val="24"/>
        </w:rPr>
        <w:t>, Essex. Gentleman.</w:t>
      </w:r>
    </w:p>
    <w:p w14:paraId="05538AE1" w14:textId="77777777" w:rsidR="00201B6E" w:rsidRDefault="00201B6E" w:rsidP="00201B6E">
      <w:pPr>
        <w:pStyle w:val="NoSpacing"/>
        <w:jc w:val="both"/>
        <w:rPr>
          <w:rFonts w:cs="Times New Roman"/>
          <w:szCs w:val="24"/>
        </w:rPr>
      </w:pPr>
    </w:p>
    <w:p w14:paraId="71039F6B" w14:textId="77777777" w:rsidR="00201B6E" w:rsidRDefault="00201B6E" w:rsidP="00201B6E">
      <w:pPr>
        <w:pStyle w:val="NoSpacing"/>
        <w:jc w:val="both"/>
        <w:rPr>
          <w:rFonts w:cs="Times New Roman"/>
          <w:szCs w:val="24"/>
        </w:rPr>
      </w:pPr>
    </w:p>
    <w:p w14:paraId="3307C93A" w14:textId="77777777" w:rsidR="00201B6E" w:rsidRDefault="00201B6E" w:rsidP="00201B6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Shukburgh</w:t>
      </w:r>
      <w:proofErr w:type="spellEnd"/>
      <w:r>
        <w:rPr>
          <w:rFonts w:cs="Times New Roman"/>
          <w:szCs w:val="24"/>
        </w:rPr>
        <w:t xml:space="preserve"> of London, draper(q.v.), brought a plaint of debt</w:t>
      </w:r>
    </w:p>
    <w:p w14:paraId="4CBF8B90" w14:textId="77777777" w:rsidR="00201B6E" w:rsidRDefault="00201B6E" w:rsidP="00201B6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 and four others.</w:t>
      </w:r>
    </w:p>
    <w:p w14:paraId="6B59F6D1" w14:textId="77777777" w:rsidR="00201B6E" w:rsidRDefault="00201B6E" w:rsidP="00201B6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755E9227" w14:textId="77777777" w:rsidR="00201B6E" w:rsidRDefault="00201B6E" w:rsidP="00201B6E">
      <w:pPr>
        <w:pStyle w:val="NoSpacing"/>
        <w:jc w:val="both"/>
        <w:rPr>
          <w:rFonts w:cs="Times New Roman"/>
          <w:szCs w:val="24"/>
        </w:rPr>
      </w:pPr>
    </w:p>
    <w:p w14:paraId="4819E777" w14:textId="77777777" w:rsidR="00201B6E" w:rsidRDefault="00201B6E" w:rsidP="00201B6E">
      <w:pPr>
        <w:pStyle w:val="NoSpacing"/>
        <w:jc w:val="both"/>
        <w:rPr>
          <w:rFonts w:cs="Times New Roman"/>
          <w:szCs w:val="24"/>
        </w:rPr>
      </w:pPr>
    </w:p>
    <w:p w14:paraId="24D19F77" w14:textId="77777777" w:rsidR="00201B6E" w:rsidRDefault="00201B6E" w:rsidP="00201B6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21 February 2025</w:t>
      </w:r>
    </w:p>
    <w:p w14:paraId="64DA240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A1A47" w14:textId="77777777" w:rsidR="00201B6E" w:rsidRDefault="00201B6E" w:rsidP="009139A6">
      <w:r>
        <w:separator/>
      </w:r>
    </w:p>
  </w:endnote>
  <w:endnote w:type="continuationSeparator" w:id="0">
    <w:p w14:paraId="4FD02BBA" w14:textId="77777777" w:rsidR="00201B6E" w:rsidRDefault="00201B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D0C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F2B3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98C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3404B" w14:textId="77777777" w:rsidR="00201B6E" w:rsidRDefault="00201B6E" w:rsidP="009139A6">
      <w:r>
        <w:separator/>
      </w:r>
    </w:p>
  </w:footnote>
  <w:footnote w:type="continuationSeparator" w:id="0">
    <w:p w14:paraId="73A8E755" w14:textId="77777777" w:rsidR="00201B6E" w:rsidRDefault="00201B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A77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FC0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421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B6E"/>
    <w:rsid w:val="000666E0"/>
    <w:rsid w:val="000A2E7A"/>
    <w:rsid w:val="00190DFA"/>
    <w:rsid w:val="00201B6E"/>
    <w:rsid w:val="002510B7"/>
    <w:rsid w:val="00270799"/>
    <w:rsid w:val="00305453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46028"/>
  <w15:chartTrackingRefBased/>
  <w15:docId w15:val="{550DDB7A-5CAD-4305-ACF4-EB8E02F27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01B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2025-03-21T21:00:00Z</dcterms:created>
  <dcterms:modified xsi:type="dcterms:W3CDTF">2025-03-21T21:01:00Z</dcterms:modified>
</cp:coreProperties>
</file>